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Pr="00874F79" w:rsidRDefault="00EB13CD" w:rsidP="00410E95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74F79">
        <w:rPr>
          <w:rFonts w:ascii="Calibri" w:hAnsi="Calibri" w:cs="Calibri"/>
          <w:color w:val="00B050"/>
          <w:sz w:val="24"/>
          <w:szCs w:val="24"/>
        </w:rPr>
        <w:t>OBRAZEC ZAVAROVANJA</w:t>
      </w:r>
      <w:r w:rsidR="00410E95" w:rsidRPr="00874F79">
        <w:rPr>
          <w:rFonts w:ascii="Calibri" w:hAnsi="Calibri" w:cs="Calibri"/>
          <w:color w:val="00B050"/>
          <w:sz w:val="24"/>
          <w:szCs w:val="24"/>
        </w:rPr>
        <w:t xml:space="preserve"> ZA DOBRO IZVEDBO POGODBENIH OBVEZNOSTI</w:t>
      </w:r>
      <w:r w:rsidRPr="00874F79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:rsidR="00410E95" w:rsidRPr="00874F79" w:rsidRDefault="00EB13CD" w:rsidP="00410E95">
      <w:pPr>
        <w:pStyle w:val="Naslov"/>
        <w:spacing w:before="0" w:after="0"/>
        <w:rPr>
          <w:rFonts w:ascii="Calibri" w:hAnsi="Calibri" w:cs="Calibri"/>
          <w:sz w:val="24"/>
          <w:szCs w:val="24"/>
        </w:rPr>
      </w:pPr>
      <w:r w:rsidRPr="00874F79">
        <w:rPr>
          <w:rFonts w:ascii="Calibri" w:hAnsi="Calibri" w:cs="Calibri"/>
          <w:color w:val="00B050"/>
          <w:sz w:val="24"/>
          <w:szCs w:val="24"/>
        </w:rPr>
        <w:t>PO EPGP-758</w:t>
      </w:r>
    </w:p>
    <w:p w:rsidR="00410E95" w:rsidRPr="00874F79" w:rsidRDefault="00410E95" w:rsidP="00410E95">
      <w:pPr>
        <w:pStyle w:val="Naslov"/>
        <w:spacing w:before="0" w:after="0"/>
        <w:rPr>
          <w:rFonts w:ascii="Calibri" w:hAnsi="Calibri" w:cs="Calibri"/>
          <w:sz w:val="16"/>
          <w:szCs w:val="16"/>
        </w:rPr>
      </w:pPr>
    </w:p>
    <w:bookmarkEnd w:id="0"/>
    <w:bookmarkEnd w:id="1"/>
    <w:p w:rsidR="003F4848" w:rsidRPr="00874F79" w:rsidRDefault="003F4848" w:rsidP="00410E95">
      <w:pPr>
        <w:keepNext/>
        <w:jc w:val="center"/>
        <w:outlineLvl w:val="1"/>
        <w:rPr>
          <w:rFonts w:ascii="Calibri" w:hAnsi="Calibri" w:cs="Calibri"/>
          <w:i/>
          <w:sz w:val="18"/>
          <w:szCs w:val="18"/>
        </w:rPr>
      </w:pPr>
    </w:p>
    <w:p w:rsidR="003F4848" w:rsidRPr="00874F79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410E95" w:rsidRPr="00874F79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C63EDF" w:rsidRPr="00874F79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ZA: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DATUM: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VRSTA: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kavcijsko zavarovanje / bančna garancija za dobro izvedbo pogodbenih obveznosti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ŠTEVILKA: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številka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GARANT: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NAROČNIK: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in naslov naročnika zavarovanja, tj. v postopku javnega naročanja 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UPRAVIČENEC: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Default="00EB13CD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OSNOVNI POSEL: </w:t>
      </w:r>
      <w:r w:rsidR="004C7766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naziv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št.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številka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z dne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datum sklenitve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</w:p>
    <w:p w:rsidR="004C7766" w:rsidRPr="00874F79" w:rsidRDefault="004C7766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ZNESEK V EUR: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najvišji znesek s številko in besedo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C7766" w:rsidRPr="00E943C3">
        <w:rPr>
          <w:rFonts w:asciiTheme="minorHAnsi" w:hAnsiTheme="minorHAnsi"/>
          <w:sz w:val="22"/>
          <w:szCs w:val="22"/>
        </w:rPr>
        <w:t>nobena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JEZIK V ZAHTEVANIH LISTINAH:</w:t>
      </w:r>
      <w:r w:rsidRPr="00874F79">
        <w:rPr>
          <w:rFonts w:ascii="Calibri" w:hAnsi="Calibri" w:cs="Calibri"/>
          <w:sz w:val="22"/>
          <w:szCs w:val="22"/>
        </w:rPr>
        <w:t xml:space="preserve"> slovenski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OBLIKA PREDLOŽITVE:</w:t>
      </w:r>
      <w:r w:rsidRPr="00874F79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</w:t>
      </w:r>
      <w:r w:rsidR="00C63EDF" w:rsidRPr="00874F79">
        <w:rPr>
          <w:rFonts w:ascii="Calibri" w:hAnsi="Calibri" w:cs="Calibri"/>
          <w:sz w:val="22"/>
          <w:szCs w:val="22"/>
        </w:rPr>
        <w:t xml:space="preserve">osebno ali </w:t>
      </w:r>
      <w:r w:rsidRPr="00874F79">
        <w:rPr>
          <w:rFonts w:ascii="Calibri" w:hAnsi="Calibri" w:cs="Calibri"/>
          <w:sz w:val="22"/>
          <w:szCs w:val="22"/>
        </w:rPr>
        <w:t xml:space="preserve">v elektronski obliki po SWIFT sistemu na naslov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navede se SWIFT naslova garanta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KRAJ PREDLOŽITVE: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9712A1" w:rsidRPr="00874F79">
        <w:rPr>
          <w:rFonts w:ascii="Calibri" w:hAnsi="Calibri" w:cs="Calibri"/>
          <w:sz w:val="22"/>
          <w:szCs w:val="22"/>
        </w:rPr>
        <w:t>vpiše se naslov</w:t>
      </w:r>
      <w:r w:rsidRPr="00874F79">
        <w:rPr>
          <w:rFonts w:ascii="Calibri" w:hAnsi="Calibri" w:cs="Calibri"/>
          <w:sz w:val="22"/>
          <w:szCs w:val="22"/>
        </w:rPr>
        <w:t xml:space="preserve"> podružnic</w:t>
      </w:r>
      <w:r w:rsidR="009712A1" w:rsidRPr="00874F79">
        <w:rPr>
          <w:rFonts w:ascii="Calibri" w:hAnsi="Calibri" w:cs="Calibr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712A1" w:rsidRPr="00874F79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874F79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zapadlosti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naročnika zavarovanja, tj</w:t>
      </w:r>
      <w:r w:rsidR="009D245D" w:rsidRPr="00874F79">
        <w:rPr>
          <w:rFonts w:ascii="Calibri" w:hAnsi="Calibri" w:cs="Calibri"/>
          <w:sz w:val="22"/>
          <w:szCs w:val="22"/>
        </w:rPr>
        <w:t xml:space="preserve">. v postopku javnega naročanja </w:t>
      </w:r>
      <w:r w:rsidRPr="00874F79">
        <w:rPr>
          <w:rFonts w:ascii="Calibri" w:hAnsi="Calibri" w:cs="Calibri"/>
          <w:sz w:val="22"/>
          <w:szCs w:val="22"/>
        </w:rPr>
        <w:t>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EB13CD" w:rsidRPr="00874F79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</w:t>
      </w:r>
      <w:r w:rsidR="00EB13CD" w:rsidRPr="00874F79">
        <w:rPr>
          <w:rFonts w:ascii="Calibri" w:hAnsi="Calibri" w:cs="Calibri"/>
          <w:sz w:val="22"/>
          <w:szCs w:val="22"/>
        </w:rPr>
        <w:t xml:space="preserve"> zavarovanjem nepreklicno zavezujemo, da bomo upravičencu izplačali katerikoli znesek do višine zneska </w:t>
      </w:r>
      <w:r w:rsidRPr="00874F79">
        <w:rPr>
          <w:rFonts w:ascii="Calibri" w:hAnsi="Calibri" w:cs="Calibri"/>
          <w:sz w:val="22"/>
          <w:szCs w:val="22"/>
        </w:rPr>
        <w:t>zavarovanja</w:t>
      </w:r>
      <w:r w:rsidR="00EB13CD" w:rsidRPr="00874F79">
        <w:rPr>
          <w:rFonts w:ascii="Calibri" w:hAnsi="Calibri" w:cs="Calibri"/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4C7766" w:rsidRPr="004C7766" w:rsidRDefault="004C7766" w:rsidP="004C7766">
      <w:pPr>
        <w:jc w:val="both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lastRenderedPageBreak/>
        <w:t>Zavarovanje se lahko unovči iz naslednjih razlogov, ki morajo biti navedeni v izjavi upravičenca oziroma zahtevi za plačilo:</w:t>
      </w:r>
    </w:p>
    <w:p w:rsidR="004C7766" w:rsidRPr="003D1848" w:rsidRDefault="004C7766" w:rsidP="004C7766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D1848">
        <w:rPr>
          <w:rFonts w:ascii="Calibri" w:hAnsi="Calibri" w:cs="Calibri"/>
          <w:sz w:val="22"/>
          <w:szCs w:val="22"/>
        </w:rPr>
        <w:t>če se bo izkazalo, da</w:t>
      </w:r>
      <w:r w:rsidR="003E7ED7" w:rsidRPr="003D1848">
        <w:rPr>
          <w:rFonts w:ascii="Calibri" w:hAnsi="Calibri" w:cs="Calibri"/>
          <w:sz w:val="22"/>
          <w:szCs w:val="22"/>
        </w:rPr>
        <w:t xml:space="preserve"> dobavitelj</w:t>
      </w:r>
      <w:r w:rsidRPr="003D1848">
        <w:rPr>
          <w:rFonts w:ascii="Calibri" w:hAnsi="Calibri" w:cs="Calibri"/>
          <w:sz w:val="22"/>
          <w:szCs w:val="22"/>
        </w:rPr>
        <w:t xml:space="preserve"> več kot petkrat ni opravil, ni opravil pravilno ali v celoti ali je z zamudo opravil svoj</w:t>
      </w:r>
      <w:r w:rsidR="003D1848" w:rsidRPr="003D1848">
        <w:rPr>
          <w:rFonts w:ascii="Calibri" w:hAnsi="Calibri" w:cs="Calibri"/>
          <w:sz w:val="22"/>
          <w:szCs w:val="22"/>
        </w:rPr>
        <w:t>e</w:t>
      </w:r>
      <w:r w:rsidRPr="003D1848">
        <w:rPr>
          <w:rFonts w:ascii="Calibri" w:hAnsi="Calibri" w:cs="Calibri"/>
          <w:sz w:val="22"/>
          <w:szCs w:val="22"/>
        </w:rPr>
        <w:t xml:space="preserve"> pogodben</w:t>
      </w:r>
      <w:r w:rsidR="003D1848" w:rsidRPr="003D1848">
        <w:rPr>
          <w:rFonts w:ascii="Calibri" w:hAnsi="Calibri" w:cs="Calibri"/>
          <w:sz w:val="22"/>
          <w:szCs w:val="22"/>
        </w:rPr>
        <w:t>e</w:t>
      </w:r>
      <w:r w:rsidRPr="003D1848">
        <w:rPr>
          <w:rFonts w:ascii="Calibri" w:hAnsi="Calibri" w:cs="Calibri"/>
          <w:sz w:val="22"/>
          <w:szCs w:val="22"/>
        </w:rPr>
        <w:t xml:space="preserve"> obveznost</w:t>
      </w:r>
      <w:r w:rsidR="003D1848" w:rsidRPr="003D1848">
        <w:rPr>
          <w:rFonts w:ascii="Calibri" w:hAnsi="Calibri" w:cs="Calibri"/>
          <w:sz w:val="22"/>
          <w:szCs w:val="22"/>
        </w:rPr>
        <w:t>i</w:t>
      </w:r>
      <w:r w:rsidRPr="003D1848">
        <w:rPr>
          <w:rFonts w:ascii="Calibri" w:hAnsi="Calibri" w:cs="Calibri"/>
          <w:sz w:val="22"/>
          <w:szCs w:val="22"/>
        </w:rPr>
        <w:t>, ali</w:t>
      </w:r>
    </w:p>
    <w:p w:rsidR="004C7766" w:rsidRPr="003D1848" w:rsidRDefault="004C7766" w:rsidP="004C7766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3D1848">
        <w:rPr>
          <w:rFonts w:ascii="Calibri" w:hAnsi="Calibri" w:cs="Calibri"/>
          <w:sz w:val="22"/>
          <w:szCs w:val="22"/>
        </w:rPr>
        <w:t xml:space="preserve">če seštevek pogodbenih kazni doseže višino 10 % </w:t>
      </w:r>
      <w:r w:rsidR="003D1848" w:rsidRPr="003D1848">
        <w:rPr>
          <w:rFonts w:ascii="Calibri" w:hAnsi="Calibri" w:cs="Calibri"/>
          <w:sz w:val="22"/>
          <w:szCs w:val="22"/>
        </w:rPr>
        <w:t xml:space="preserve">skupne </w:t>
      </w:r>
      <w:r w:rsidRPr="003D1848">
        <w:rPr>
          <w:rFonts w:ascii="Calibri" w:hAnsi="Calibri" w:cs="Calibri"/>
          <w:sz w:val="22"/>
          <w:szCs w:val="22"/>
        </w:rPr>
        <w:t>pogodbene vrednosti z DDV, ali</w:t>
      </w:r>
    </w:p>
    <w:p w:rsidR="004C7766" w:rsidRPr="003D1848" w:rsidRDefault="004C7766" w:rsidP="004C7766">
      <w:pPr>
        <w:numPr>
          <w:ilvl w:val="0"/>
          <w:numId w:val="8"/>
        </w:numPr>
        <w:jc w:val="both"/>
        <w:rPr>
          <w:rFonts w:asciiTheme="minorHAnsi" w:hAnsiTheme="minorHAnsi"/>
          <w:sz w:val="22"/>
          <w:szCs w:val="22"/>
        </w:rPr>
      </w:pPr>
      <w:r w:rsidRPr="003D1848">
        <w:rPr>
          <w:rFonts w:ascii="Calibri" w:hAnsi="Calibri" w:cs="Calibri"/>
          <w:sz w:val="22"/>
          <w:szCs w:val="22"/>
        </w:rPr>
        <w:t xml:space="preserve">če </w:t>
      </w:r>
      <w:r w:rsidR="003E7ED7" w:rsidRPr="003D1848">
        <w:rPr>
          <w:rFonts w:ascii="Calibri" w:hAnsi="Calibri" w:cs="Calibri"/>
          <w:sz w:val="22"/>
          <w:szCs w:val="22"/>
        </w:rPr>
        <w:t>dobavitelj</w:t>
      </w:r>
      <w:r w:rsidRPr="003D1848">
        <w:rPr>
          <w:rFonts w:ascii="Calibri" w:hAnsi="Calibri" w:cs="Calibri"/>
          <w:sz w:val="22"/>
          <w:szCs w:val="22"/>
        </w:rPr>
        <w:t xml:space="preserve"> krši katerokoli pogodbeno obveznost glede varovan</w:t>
      </w:r>
      <w:r w:rsidR="003D1848" w:rsidRPr="003D1848">
        <w:rPr>
          <w:rFonts w:ascii="Calibri" w:hAnsi="Calibri" w:cs="Calibri"/>
          <w:sz w:val="22"/>
          <w:szCs w:val="22"/>
        </w:rPr>
        <w:t>ja</w:t>
      </w:r>
      <w:r w:rsidRPr="003D1848">
        <w:rPr>
          <w:rFonts w:ascii="Calibri" w:hAnsi="Calibri" w:cs="Calibri"/>
          <w:sz w:val="22"/>
          <w:szCs w:val="22"/>
        </w:rPr>
        <w:t xml:space="preserve"> podatkov, ali</w:t>
      </w:r>
    </w:p>
    <w:p w:rsidR="00991E4F" w:rsidRPr="003D1848" w:rsidRDefault="004C7766" w:rsidP="003D1848">
      <w:pPr>
        <w:pStyle w:val="Odstavekseznama"/>
        <w:numPr>
          <w:ilvl w:val="0"/>
          <w:numId w:val="7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3D1848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3E7ED7" w:rsidRPr="003D1848">
        <w:rPr>
          <w:rFonts w:asciiTheme="minorHAnsi" w:hAnsiTheme="minorHAnsi"/>
          <w:color w:val="000000" w:themeColor="text1"/>
          <w:sz w:val="22"/>
          <w:szCs w:val="22"/>
        </w:rPr>
        <w:t>dobavitelj</w:t>
      </w:r>
      <w:r w:rsidRPr="003D1848">
        <w:rPr>
          <w:rFonts w:asciiTheme="minorHAnsi" w:hAnsiTheme="minorHAnsi"/>
          <w:color w:val="000000" w:themeColor="text1"/>
          <w:sz w:val="22"/>
          <w:szCs w:val="22"/>
        </w:rPr>
        <w:t xml:space="preserve"> ne predloži podaljšanega oziroma spremenjenega finančnega zavarovanja za dobro izvedbo pogodbenih</w:t>
      </w:r>
      <w:r w:rsidR="003D1848" w:rsidRPr="003D1848">
        <w:rPr>
          <w:rFonts w:asciiTheme="minorHAnsi" w:hAnsiTheme="minorHAnsi"/>
          <w:color w:val="000000" w:themeColor="text1"/>
          <w:sz w:val="22"/>
          <w:szCs w:val="22"/>
        </w:rPr>
        <w:t xml:space="preserve"> obveznosti, čeprav bi ga moral,</w:t>
      </w:r>
    </w:p>
    <w:p w:rsidR="00991E4F" w:rsidRPr="003D1848" w:rsidRDefault="00991E4F" w:rsidP="00991E4F">
      <w:pPr>
        <w:widowControl w:val="0"/>
        <w:numPr>
          <w:ilvl w:val="0"/>
          <w:numId w:val="7"/>
        </w:numPr>
        <w:suppressAutoHyphens/>
        <w:spacing w:after="120"/>
        <w:contextualSpacing/>
        <w:jc w:val="both"/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</w:pPr>
      <w:bookmarkStart w:id="4" w:name="_GoBack"/>
      <w:r w:rsidRPr="003D1848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ar-SA"/>
        </w:rPr>
        <w:t xml:space="preserve">če dobavitelj dobavlja </w:t>
      </w:r>
      <w:r w:rsidR="003D1848" w:rsidRPr="003D1848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ar-SA"/>
        </w:rPr>
        <w:t>artikle</w:t>
      </w:r>
      <w:r w:rsidRPr="003D1848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ar-SA"/>
        </w:rPr>
        <w:t>, ki ne izpolnjuje</w:t>
      </w:r>
      <w:r w:rsidR="003D1848" w:rsidRPr="003D1848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ar-SA"/>
        </w:rPr>
        <w:t>jo</w:t>
      </w:r>
      <w:r w:rsidRPr="003D1848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ar-SA"/>
        </w:rPr>
        <w:t xml:space="preserve"> okoljskih zahtev</w:t>
      </w:r>
      <w:r w:rsidR="003D1848" w:rsidRPr="003D1848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ar-SA"/>
        </w:rPr>
        <w:t>, določenih v razpisni dokumentaciji</w:t>
      </w:r>
      <w:bookmarkEnd w:id="4"/>
      <w:r w:rsidRPr="003D1848">
        <w:rPr>
          <w:rFonts w:asciiTheme="minorHAnsi" w:eastAsia="Arial Unicode MS" w:hAnsiTheme="minorHAnsi" w:cstheme="minorHAnsi"/>
          <w:color w:val="000000" w:themeColor="text1"/>
          <w:kern w:val="1"/>
          <w:sz w:val="22"/>
          <w:szCs w:val="22"/>
          <w:lang w:eastAsia="ar-SA"/>
        </w:rPr>
        <w:t>.</w:t>
      </w:r>
    </w:p>
    <w:p w:rsidR="00043F9D" w:rsidRPr="00874F79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Kate</w:t>
      </w:r>
      <w:r w:rsidR="00AF0245" w:rsidRPr="00874F79">
        <w:rPr>
          <w:rFonts w:ascii="Calibri" w:hAnsi="Calibri" w:cs="Calibri"/>
          <w:sz w:val="22"/>
          <w:szCs w:val="22"/>
        </w:rPr>
        <w:t>rokoli zahtevo za plačilo po tem zavarovanju</w:t>
      </w:r>
      <w:r w:rsidRPr="00874F79">
        <w:rPr>
          <w:rFonts w:ascii="Calibri" w:hAnsi="Calibri" w:cs="Calibri"/>
          <w:sz w:val="22"/>
          <w:szCs w:val="22"/>
        </w:rPr>
        <w:t xml:space="preserve"> moramo prejeti na datum veljavnosti </w:t>
      </w:r>
      <w:r w:rsidR="00AF0245" w:rsidRPr="00874F79">
        <w:rPr>
          <w:rFonts w:ascii="Calibri" w:hAnsi="Calibri" w:cs="Calibri"/>
          <w:sz w:val="22"/>
          <w:szCs w:val="22"/>
        </w:rPr>
        <w:t>zavarovanja</w:t>
      </w:r>
      <w:r w:rsidRPr="00874F79">
        <w:rPr>
          <w:rFonts w:ascii="Calibri" w:hAnsi="Calibri" w:cs="Calibri"/>
          <w:sz w:val="22"/>
          <w:szCs w:val="22"/>
        </w:rPr>
        <w:t xml:space="preserve"> ali pred njim v zgoraj navedenem kraju predložitve.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Morebitne spore v zvezi s t</w:t>
      </w:r>
      <w:r w:rsidR="00AF0245" w:rsidRPr="00874F79">
        <w:rPr>
          <w:rFonts w:ascii="Calibri" w:hAnsi="Calibri" w:cs="Calibri"/>
          <w:sz w:val="22"/>
          <w:szCs w:val="22"/>
        </w:rPr>
        <w:t>em zavarovanjem</w:t>
      </w:r>
      <w:r w:rsidRPr="00874F79">
        <w:rPr>
          <w:rFonts w:ascii="Calibri" w:hAnsi="Calibri" w:cs="Calibri"/>
          <w:sz w:val="22"/>
          <w:szCs w:val="22"/>
        </w:rPr>
        <w:t xml:space="preserve"> rešuje stvarno pristojno sodišče v Ljubljani po slovenskem pravu.</w:t>
      </w:r>
    </w:p>
    <w:p w:rsidR="00EB13CD" w:rsidRPr="00874F79" w:rsidRDefault="00727495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 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Za to </w:t>
      </w:r>
      <w:r w:rsidR="009D245D" w:rsidRPr="00874F79">
        <w:rPr>
          <w:rFonts w:ascii="Calibri" w:hAnsi="Calibri" w:cs="Calibri"/>
          <w:sz w:val="22"/>
          <w:szCs w:val="22"/>
        </w:rPr>
        <w:t>zavarovanje</w:t>
      </w:r>
      <w:r w:rsidRPr="00874F79">
        <w:rPr>
          <w:rFonts w:ascii="Calibri" w:hAnsi="Calibri" w:cs="Calibri"/>
          <w:sz w:val="22"/>
          <w:szCs w:val="22"/>
        </w:rPr>
        <w:t xml:space="preserve"> veljajo Enotna Pravila za </w:t>
      </w:r>
      <w:r w:rsidR="00AF0245" w:rsidRPr="00874F79">
        <w:rPr>
          <w:rFonts w:ascii="Calibri" w:hAnsi="Calibri" w:cs="Calibri"/>
          <w:sz w:val="22"/>
          <w:szCs w:val="22"/>
        </w:rPr>
        <w:t>garancije na p</w:t>
      </w:r>
      <w:r w:rsidRPr="00874F79">
        <w:rPr>
          <w:rFonts w:ascii="Calibri" w:hAnsi="Calibri" w:cs="Calibri"/>
          <w:sz w:val="22"/>
          <w:szCs w:val="22"/>
        </w:rPr>
        <w:t>oziv (EPGP) revizija iz leta 2010, izdana pri MTZ pod številko 758.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</w:t>
      </w: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        </w:t>
      </w:r>
      <w:r w:rsidR="00AF0245"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t xml:space="preserve">Garant 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74F7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874F79">
        <w:rPr>
          <w:rFonts w:ascii="Calibri" w:hAnsi="Calibri" w:cs="Calibri"/>
          <w:sz w:val="20"/>
          <w:szCs w:val="20"/>
        </w:rPr>
        <w:t xml:space="preserve">            </w:t>
      </w:r>
      <w:r w:rsidRPr="00874F79">
        <w:rPr>
          <w:rFonts w:ascii="Calibri" w:hAnsi="Calibri" w:cs="Calibri"/>
          <w:sz w:val="20"/>
          <w:szCs w:val="20"/>
        </w:rPr>
        <w:t>(žig in podpis)</w:t>
      </w: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sectPr w:rsidR="00EB13CD" w:rsidRPr="00874F79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8CF" w:rsidRDefault="00CE78CF" w:rsidP="002F2430">
      <w:r>
        <w:separator/>
      </w:r>
    </w:p>
  </w:endnote>
  <w:endnote w:type="continuationSeparator" w:id="0">
    <w:p w:rsidR="00CE78CF" w:rsidRDefault="00CE78C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874F79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3D1848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3D1848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8CF" w:rsidRDefault="00CE78CF" w:rsidP="002F2430">
      <w:r>
        <w:separator/>
      </w:r>
    </w:p>
  </w:footnote>
  <w:footnote w:type="continuationSeparator" w:id="0">
    <w:p w:rsidR="00CE78CF" w:rsidRDefault="00CE78C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874F79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74F79">
      <w:rPr>
        <w:rFonts w:ascii="Calibri" w:hAnsi="Calibri" w:cs="Calibri"/>
        <w:i/>
        <w:sz w:val="16"/>
        <w:szCs w:val="16"/>
      </w:rPr>
      <w:t>Obrazec V-6a</w:t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  <w:t xml:space="preserve">  </w:t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  <w:t xml:space="preserve">       </w:t>
    </w:r>
    <w:r w:rsidR="00874F79">
      <w:rPr>
        <w:rFonts w:ascii="Calibri" w:hAnsi="Calibri" w:cs="Calibri"/>
        <w:i/>
        <w:sz w:val="16"/>
        <w:szCs w:val="16"/>
      </w:rPr>
      <w:t xml:space="preserve">                 </w:t>
    </w:r>
    <w:r w:rsidRPr="00874F79">
      <w:rPr>
        <w:rFonts w:ascii="Calibri" w:hAnsi="Calibri" w:cs="Calibri"/>
        <w:i/>
        <w:sz w:val="16"/>
        <w:szCs w:val="16"/>
      </w:rPr>
      <w:t xml:space="preserve">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43F9D"/>
    <w:rsid w:val="0006203A"/>
    <w:rsid w:val="00167616"/>
    <w:rsid w:val="002B19E2"/>
    <w:rsid w:val="002D5AC0"/>
    <w:rsid w:val="002F2430"/>
    <w:rsid w:val="00382178"/>
    <w:rsid w:val="003D1848"/>
    <w:rsid w:val="003E7ED7"/>
    <w:rsid w:val="003F4848"/>
    <w:rsid w:val="00410E95"/>
    <w:rsid w:val="00471AC2"/>
    <w:rsid w:val="004931C7"/>
    <w:rsid w:val="004C7766"/>
    <w:rsid w:val="00727495"/>
    <w:rsid w:val="007C256A"/>
    <w:rsid w:val="0082214D"/>
    <w:rsid w:val="00874F79"/>
    <w:rsid w:val="0089423C"/>
    <w:rsid w:val="008C2E32"/>
    <w:rsid w:val="009712A1"/>
    <w:rsid w:val="00991E4F"/>
    <w:rsid w:val="009A2CF0"/>
    <w:rsid w:val="009A515B"/>
    <w:rsid w:val="009D245D"/>
    <w:rsid w:val="009E3F98"/>
    <w:rsid w:val="00A35B9B"/>
    <w:rsid w:val="00AF0245"/>
    <w:rsid w:val="00B52A33"/>
    <w:rsid w:val="00B86D62"/>
    <w:rsid w:val="00C63EDF"/>
    <w:rsid w:val="00CE78CF"/>
    <w:rsid w:val="00D0247A"/>
    <w:rsid w:val="00D13E7C"/>
    <w:rsid w:val="00D54F23"/>
    <w:rsid w:val="00D9258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94292DF4.dotm</Template>
  <TotalTime>102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35</cp:revision>
  <cp:lastPrinted>2018-05-16T08:55:00Z</cp:lastPrinted>
  <dcterms:created xsi:type="dcterms:W3CDTF">2015-03-23T08:28:00Z</dcterms:created>
  <dcterms:modified xsi:type="dcterms:W3CDTF">2019-02-07T15:05:00Z</dcterms:modified>
</cp:coreProperties>
</file>